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电脑开锁流程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打开串口助手，选择当前的COM口，选择十六进制HEX发送，如下图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675" cy="4196080"/>
            <wp:effectExtent l="0" t="0" r="3175" b="13970"/>
            <wp:docPr id="1" name="图片 1" descr="15227297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2272973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1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开号板子的命令如下：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01 11 9B   1通道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02 11 98   2通道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03 11 99   3通道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04 11 9E   开通道4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05 11 9F   开通道5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06 11 9C   开通道6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07 11 9D   开通道7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08 11 92   开通道8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09 11 93   开通道9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0A 11 90   开通道10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0B 11 91   开通道11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0C 11 96   开通道12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0D 11 97   开通道13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0E 11 94   开通道14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0F 11 95   开通道15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10 11 8A   开通道16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11 11 8B   开通道17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12 11 88   开通道18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13 11 89   开通道19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14 11 8E   开通道20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15 11 8F   开通道21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16 11 8C   开通道22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17 11 8D   开通道23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8A 01 18 11 82   开通道24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00 33 B2   读所有通道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01 33 B3   读通道1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02 33 B0   读通道2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03 33 B1   读通道3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04 33 B6   读通道4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05 33 B7   读通道5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06 33 B4   读通道6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07 33 B5   读通道7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08 33 BA   读通道8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09 33 BB   读通道9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0A 33 B8   读通道10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0B 33 B9   读通道11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0C 33 BE   读通道12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0D 33 BF   读通道13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0E 33 BC   读通道14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0F 33 BD   读通道15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10 33 A2   读通道16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11 33 A3   读通道17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12 33 A0   读通道18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13 33 A1   读通道19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14 33 A6   读通道20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15 33 A7   读通道21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16 33 A4   读通道22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17 33 A5   读通道23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 01 18 33 AA   读通道24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校验的生成规则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校验是BCC校验，校验工具校验的方式为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7325" cy="3952240"/>
            <wp:effectExtent l="0" t="0" r="9525" b="10160"/>
            <wp:docPr id="3" name="图片 3" descr="152273340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2273340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44FBD"/>
    <w:rsid w:val="03E44FB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2018-04-03T04:29:00Z</dcterms:created>
  <dc:creator>陈平</dc:creator>
  <cp:lastModifiedBy>陈平</cp:lastModifiedBy>
  <dcterms:modified xsi:type="dcterms:W3CDTF">2018-04-03T05:30:32Z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